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B649B" w14:textId="77777777" w:rsidR="00BB0FBB" w:rsidRDefault="00BB0FBB" w:rsidP="00BB0F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JONYSSON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d.1464)</w:t>
      </w:r>
    </w:p>
    <w:p w14:paraId="27BF8479" w14:textId="77777777" w:rsidR="00BB0FBB" w:rsidRDefault="00BB0FBB" w:rsidP="00BB0F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Vicar of Milton Ernest, Bedfordshire.</w:t>
      </w:r>
    </w:p>
    <w:p w14:paraId="7949DAAA" w14:textId="77777777" w:rsidR="00BB0FBB" w:rsidRDefault="00BB0FBB" w:rsidP="00BB0FBB">
      <w:pPr>
        <w:pStyle w:val="NoSpacing"/>
        <w:jc w:val="both"/>
        <w:rPr>
          <w:rFonts w:cs="Times New Roman"/>
          <w:szCs w:val="24"/>
        </w:rPr>
      </w:pPr>
    </w:p>
    <w:p w14:paraId="21569B41" w14:textId="77777777" w:rsidR="00BB0FBB" w:rsidRDefault="00BB0FBB" w:rsidP="00BB0FBB">
      <w:pPr>
        <w:pStyle w:val="NoSpacing"/>
        <w:jc w:val="both"/>
        <w:rPr>
          <w:rFonts w:cs="Times New Roman"/>
          <w:szCs w:val="24"/>
        </w:rPr>
      </w:pPr>
    </w:p>
    <w:p w14:paraId="128ECAE2" w14:textId="77777777" w:rsidR="00BB0FBB" w:rsidRDefault="00BB0FBB" w:rsidP="00BB0F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Dec.1462</w:t>
      </w:r>
      <w:r>
        <w:rPr>
          <w:rFonts w:cs="Times New Roman"/>
          <w:szCs w:val="24"/>
        </w:rPr>
        <w:tab/>
        <w:t>He became Vicar.</w:t>
      </w:r>
    </w:p>
    <w:p w14:paraId="0B09F168" w14:textId="77777777" w:rsidR="00BB0FBB" w:rsidRDefault="00BB0FBB" w:rsidP="00BB0F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EA1FFF">
        <w:rPr>
          <w:rFonts w:cs="Times New Roman"/>
          <w:sz w:val="20"/>
          <w:szCs w:val="20"/>
        </w:rPr>
        <w:t>(</w:t>
      </w:r>
      <w:hyperlink r:id="rId6" w:history="1">
        <w:r w:rsidRPr="00EA1FFF">
          <w:rPr>
            <w:rStyle w:val="Hyperlink"/>
            <w:rFonts w:cs="Times New Roman"/>
            <w:sz w:val="20"/>
            <w:szCs w:val="20"/>
          </w:rPr>
          <w:t>https://bedsarchives.bedford.gov.uk/CommunityHistories/MiltonErnest/ListOfMiltonErnestVicars.aspx</w:t>
        </w:r>
      </w:hyperlink>
      <w:r w:rsidRPr="00EA1FFF">
        <w:rPr>
          <w:rFonts w:cs="Times New Roman"/>
          <w:sz w:val="20"/>
          <w:szCs w:val="20"/>
        </w:rPr>
        <w:t xml:space="preserve"> )</w:t>
      </w:r>
    </w:p>
    <w:p w14:paraId="177EEA31" w14:textId="77777777" w:rsidR="00BB0FBB" w:rsidRDefault="00BB0FBB" w:rsidP="00BB0F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27 May1464</w:t>
      </w:r>
      <w:r>
        <w:rPr>
          <w:rFonts w:cs="Times New Roman"/>
          <w:szCs w:val="24"/>
        </w:rPr>
        <w:tab/>
        <w:t>He died.     (ibid.)</w:t>
      </w:r>
    </w:p>
    <w:p w14:paraId="7AEB113F" w14:textId="77777777" w:rsidR="00BB0FBB" w:rsidRDefault="00BB0FBB" w:rsidP="00BB0FBB">
      <w:pPr>
        <w:pStyle w:val="NoSpacing"/>
        <w:jc w:val="both"/>
        <w:rPr>
          <w:rFonts w:cs="Times New Roman"/>
          <w:szCs w:val="24"/>
        </w:rPr>
      </w:pPr>
    </w:p>
    <w:p w14:paraId="2701879D" w14:textId="77777777" w:rsidR="00BB0FBB" w:rsidRDefault="00BB0FBB" w:rsidP="00BB0FBB">
      <w:pPr>
        <w:pStyle w:val="NoSpacing"/>
        <w:jc w:val="both"/>
        <w:rPr>
          <w:rFonts w:cs="Times New Roman"/>
          <w:szCs w:val="24"/>
        </w:rPr>
      </w:pPr>
    </w:p>
    <w:p w14:paraId="00BC50E7" w14:textId="77777777" w:rsidR="00BB0FBB" w:rsidRDefault="00BB0FBB" w:rsidP="00BB0FBB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20 September 2024</w:t>
      </w:r>
    </w:p>
    <w:p w14:paraId="069E5FE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B5E5C" w14:textId="77777777" w:rsidR="00BB0FBB" w:rsidRDefault="00BB0FBB" w:rsidP="009139A6">
      <w:r>
        <w:separator/>
      </w:r>
    </w:p>
  </w:endnote>
  <w:endnote w:type="continuationSeparator" w:id="0">
    <w:p w14:paraId="71ADE40E" w14:textId="77777777" w:rsidR="00BB0FBB" w:rsidRDefault="00BB0F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DDC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765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405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BDE9B5" w14:textId="77777777" w:rsidR="00BB0FBB" w:rsidRDefault="00BB0FBB" w:rsidP="009139A6">
      <w:r>
        <w:separator/>
      </w:r>
    </w:p>
  </w:footnote>
  <w:footnote w:type="continuationSeparator" w:id="0">
    <w:p w14:paraId="0CF33A09" w14:textId="77777777" w:rsidR="00BB0FBB" w:rsidRDefault="00BB0F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B89B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C7C5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BBE1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FB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4E18"/>
    <w:rsid w:val="00AE65F8"/>
    <w:rsid w:val="00BA00AB"/>
    <w:rsid w:val="00BB0FB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6EBF2F"/>
  <w15:chartTrackingRefBased/>
  <w15:docId w15:val="{2E5E79E7-6135-42A9-AB58-4F7770DB5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0F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dsarchives.bedford.gov.uk/CommunityHistories/MiltonErnest/ListOfMiltonErnestVicars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2024-09-20T20:11:00Z</dcterms:created>
  <dcterms:modified xsi:type="dcterms:W3CDTF">2024-09-20T20:12:00Z</dcterms:modified>
</cp:coreProperties>
</file>